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B8AA4" w14:textId="77777777" w:rsidR="00E90FF9" w:rsidRPr="00690BA6" w:rsidRDefault="00E90FF9" w:rsidP="00E90FF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DAGGE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2E29329" w14:textId="77777777" w:rsidR="00E90FF9" w:rsidRDefault="00E90FF9" w:rsidP="00E90F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9348714" w14:textId="77777777" w:rsidR="00E90FF9" w:rsidRDefault="00E90FF9" w:rsidP="00E90F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2ED56B" w14:textId="77777777" w:rsidR="00E90FF9" w:rsidRDefault="00E90FF9" w:rsidP="00E90F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BE4AD5" w14:textId="77777777" w:rsidR="00E90FF9" w:rsidRDefault="00E90FF9" w:rsidP="00E90FF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79498280" w14:textId="77777777" w:rsidR="00E90FF9" w:rsidRDefault="00E90FF9" w:rsidP="00E90FF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4206063" w14:textId="77777777" w:rsidR="00E90FF9" w:rsidRDefault="00E90FF9" w:rsidP="00E90FF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391E816B" w14:textId="77777777" w:rsidR="00E90FF9" w:rsidRDefault="00E90FF9" w:rsidP="00E90FF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257BC56" w14:textId="77777777" w:rsidR="00E90FF9" w:rsidRDefault="00E90FF9" w:rsidP="00E90FF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AE1209B" w14:textId="77777777" w:rsidR="00E90FF9" w:rsidRDefault="00E90FF9" w:rsidP="00E90FF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March 2021</w:t>
      </w:r>
    </w:p>
    <w:p w14:paraId="4B8F4FE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CBEE1" w14:textId="77777777" w:rsidR="00E90FF9" w:rsidRDefault="00E90FF9" w:rsidP="009139A6">
      <w:r>
        <w:separator/>
      </w:r>
    </w:p>
  </w:endnote>
  <w:endnote w:type="continuationSeparator" w:id="0">
    <w:p w14:paraId="41E31EC7" w14:textId="77777777" w:rsidR="00E90FF9" w:rsidRDefault="00E90F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D79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7C6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1DD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925D0" w14:textId="77777777" w:rsidR="00E90FF9" w:rsidRDefault="00E90FF9" w:rsidP="009139A6">
      <w:r>
        <w:separator/>
      </w:r>
    </w:p>
  </w:footnote>
  <w:footnote w:type="continuationSeparator" w:id="0">
    <w:p w14:paraId="7B9F0C68" w14:textId="77777777" w:rsidR="00E90FF9" w:rsidRDefault="00E90F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2C8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888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9F5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FF9"/>
    <w:rsid w:val="000666E0"/>
    <w:rsid w:val="002510B7"/>
    <w:rsid w:val="005C130B"/>
    <w:rsid w:val="00826F5C"/>
    <w:rsid w:val="009139A6"/>
    <w:rsid w:val="009448BB"/>
    <w:rsid w:val="00A3176C"/>
    <w:rsid w:val="00BA00AB"/>
    <w:rsid w:val="00E90FF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5857E"/>
  <w15:chartTrackingRefBased/>
  <w15:docId w15:val="{9D7A9F62-19E3-46F7-BD3B-CF5AB8C0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2021-04-03T20:14:00Z</dcterms:created>
  <dcterms:modified xsi:type="dcterms:W3CDTF">2021-04-03T20:15:00Z</dcterms:modified>
</cp:coreProperties>
</file>